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B9491DA" w14:textId="77777777" w:rsidR="001E48EF" w:rsidRDefault="003462EC">
      <w:pPr>
        <w:rPr>
          <w:b/>
          <w:sz w:val="16"/>
          <w:szCs w:val="16"/>
        </w:rPr>
      </w:pP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AA8544B" wp14:editId="36B6AD5F">
                <wp:simplePos x="0" y="0"/>
                <wp:positionH relativeFrom="column">
                  <wp:posOffset>5142230</wp:posOffset>
                </wp:positionH>
                <wp:positionV relativeFrom="paragraph">
                  <wp:posOffset>1710055</wp:posOffset>
                </wp:positionV>
                <wp:extent cx="1228725" cy="1254760"/>
                <wp:effectExtent l="12700" t="12700" r="15875" b="15240"/>
                <wp:wrapNone/>
                <wp:docPr id="104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28725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20FDB1" w14:textId="77777777" w:rsidR="00E7343D" w:rsidRPr="00963333" w:rsidRDefault="00963333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Step forward 3 spaces.</w:t>
                            </w:r>
                            <w:r w:rsidR="00E7343D" w:rsidRPr="00E7343D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 </w:t>
                            </w:r>
                          </w:p>
                          <w:p w14:paraId="79B159FF" w14:textId="77777777" w:rsidR="00192F33" w:rsidRPr="00963333" w:rsidRDefault="00192F33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8544B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404.9pt;margin-top:134.65pt;width:96.75pt;height:98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5120FDB1" w14:textId="77777777" w:rsidR="00E7343D" w:rsidRPr="00963333" w:rsidRDefault="00963333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Step forward 3 spaces.</w:t>
                      </w:r>
                      <w:r w:rsidR="00E7343D" w:rsidRPr="00E7343D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  <w:t xml:space="preserve"> </w:t>
                      </w:r>
                    </w:p>
                    <w:p w14:paraId="79B159FF" w14:textId="77777777" w:rsidR="00192F33" w:rsidRPr="00963333" w:rsidRDefault="00192F33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925D893" wp14:editId="5BF248AE">
                <wp:simplePos x="0" y="0"/>
                <wp:positionH relativeFrom="column">
                  <wp:posOffset>5189855</wp:posOffset>
                </wp:positionH>
                <wp:positionV relativeFrom="paragraph">
                  <wp:posOffset>7529830</wp:posOffset>
                </wp:positionV>
                <wp:extent cx="1219200" cy="1254760"/>
                <wp:effectExtent l="12700" t="12700" r="12700" b="15240"/>
                <wp:wrapNone/>
                <wp:docPr id="10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C59F9C" w14:textId="77777777" w:rsidR="00C47336" w:rsidRDefault="00C47336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168926CD" w14:textId="77777777" w:rsidR="00C47336" w:rsidRPr="00CC24DA" w:rsidRDefault="00C473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CC24DA"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FINISH!</w:t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5D893" id="Text Box 60" o:spid="_x0000_s1027" type="#_x0000_t202" style="position:absolute;margin-left:408.65pt;margin-top:592.9pt;width:96pt;height:98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76C59F9C" w14:textId="77777777" w:rsidR="00C47336" w:rsidRDefault="00C47336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  <w:p w14:paraId="168926CD" w14:textId="77777777" w:rsidR="00C47336" w:rsidRPr="00CC24DA" w:rsidRDefault="00C47336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  <w:u w:val="single"/>
                        </w:rPr>
                      </w:pPr>
                      <w:r w:rsidRPr="00CC24DA">
                        <w:rPr>
                          <w:rFonts w:ascii="Comic Sans MS" w:hAnsi="Comic Sans MS"/>
                          <w:b/>
                          <w:bCs/>
                          <w:sz w:val="22"/>
                          <w:szCs w:val="22"/>
                          <w:u w:val="single"/>
                        </w:rPr>
                        <w:t>FINISH!</w:t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8DB2DC6" wp14:editId="0B77FAB8">
                <wp:simplePos x="0" y="0"/>
                <wp:positionH relativeFrom="column">
                  <wp:posOffset>3894455</wp:posOffset>
                </wp:positionH>
                <wp:positionV relativeFrom="paragraph">
                  <wp:posOffset>7529830</wp:posOffset>
                </wp:positionV>
                <wp:extent cx="1219200" cy="1254760"/>
                <wp:effectExtent l="12700" t="12700" r="12700" b="15240"/>
                <wp:wrapNone/>
                <wp:docPr id="10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DDF93A" w14:textId="77777777" w:rsidR="00BD44CF" w:rsidRDefault="00E7343D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 think my neighbours are criminals.</w:t>
                            </w:r>
                          </w:p>
                          <w:p w14:paraId="59AEFAAA" w14:textId="77777777" w:rsidR="00E7343D" w:rsidRDefault="003462EC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E7343D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009D5D9A" wp14:editId="301C9E95">
                                  <wp:extent cx="544195" cy="786765"/>
                                  <wp:effectExtent l="0" t="0" r="0" b="0"/>
                                  <wp:docPr id="101" name="Picture 2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4195" cy="786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D3285F" w14:textId="77777777" w:rsidR="00BD44CF" w:rsidRPr="005B2BB6" w:rsidRDefault="00BD44CF" w:rsidP="00BD44CF">
                            <w:pPr>
                              <w:jc w:val="right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  <w:p w14:paraId="47C08B78" w14:textId="77777777" w:rsidR="00716699" w:rsidRDefault="003462EC" w:rsidP="0071669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  <w:r w:rsidRPr="005B2BB6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54FC9877" wp14:editId="7971E681">
                                  <wp:extent cx="4768850" cy="4768850"/>
                                  <wp:effectExtent l="0" t="0" r="0" b="0"/>
                                  <wp:docPr id="100" name="Picture 2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8850" cy="4768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0B354F5" w14:textId="77777777" w:rsidR="00716699" w:rsidRPr="00716699" w:rsidRDefault="003462EC" w:rsidP="00CC24DA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  <w:r w:rsidRPr="00716699">
                              <w:rPr>
                                <w:rFonts w:ascii="Comic Sans MS" w:hAnsi="Comic Sans MS"/>
                                <w:b/>
                                <w:noProof/>
                                <w:sz w:val="16"/>
                                <w:szCs w:val="16"/>
                                <w:lang w:val="hu-HU"/>
                              </w:rPr>
                              <w:drawing>
                                <wp:inline distT="0" distB="0" distL="0" distR="0" wp14:anchorId="21A4E025" wp14:editId="4D37B9E4">
                                  <wp:extent cx="4768850" cy="4768850"/>
                                  <wp:effectExtent l="0" t="0" r="0" b="0"/>
                                  <wp:docPr id="99" name="Picture 2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8850" cy="4768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B2DC6" id="Text Box 59" o:spid="_x0000_s1028" type="#_x0000_t202" style="position:absolute;margin-left:306.65pt;margin-top:592.9pt;width:96pt;height:98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37DDF93A" w14:textId="77777777" w:rsidR="00BD44CF" w:rsidRDefault="00E7343D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 think my neighbours are criminals.</w:t>
                      </w:r>
                    </w:p>
                    <w:p w14:paraId="59AEFAAA" w14:textId="77777777" w:rsidR="00E7343D" w:rsidRDefault="003462EC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E7343D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009D5D9A" wp14:editId="301C9E95">
                            <wp:extent cx="544195" cy="786765"/>
                            <wp:effectExtent l="0" t="0" r="0" b="0"/>
                            <wp:docPr id="101" name="Picture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4195" cy="786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8D3285F" w14:textId="77777777" w:rsidR="00BD44CF" w:rsidRPr="005B2BB6" w:rsidRDefault="00BD44CF" w:rsidP="00BD44CF">
                      <w:pPr>
                        <w:jc w:val="right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  <w:p w14:paraId="47C08B78" w14:textId="77777777" w:rsidR="00716699" w:rsidRDefault="003462EC" w:rsidP="00716699">
                      <w:pPr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  <w:r w:rsidRPr="005B2BB6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54FC9877" wp14:editId="7971E681">
                            <wp:extent cx="4768850" cy="4768850"/>
                            <wp:effectExtent l="0" t="0" r="0" b="0"/>
                            <wp:docPr id="100" name="Picture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8850" cy="4768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0B354F5" w14:textId="77777777" w:rsidR="00716699" w:rsidRPr="00716699" w:rsidRDefault="003462EC" w:rsidP="00CC24DA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  <w:r w:rsidRPr="00716699">
                        <w:rPr>
                          <w:rFonts w:ascii="Comic Sans MS" w:hAnsi="Comic Sans MS"/>
                          <w:b/>
                          <w:noProof/>
                          <w:sz w:val="16"/>
                          <w:szCs w:val="16"/>
                          <w:lang w:val="hu-HU"/>
                        </w:rPr>
                        <w:drawing>
                          <wp:inline distT="0" distB="0" distL="0" distR="0" wp14:anchorId="21A4E025" wp14:editId="4D37B9E4">
                            <wp:extent cx="4768850" cy="4768850"/>
                            <wp:effectExtent l="0" t="0" r="0" b="0"/>
                            <wp:docPr id="99" name="Picture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8850" cy="4768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4DA2D01" wp14:editId="10FD2FC5">
                <wp:simplePos x="0" y="0"/>
                <wp:positionH relativeFrom="column">
                  <wp:posOffset>2580005</wp:posOffset>
                </wp:positionH>
                <wp:positionV relativeFrom="paragraph">
                  <wp:posOffset>7520305</wp:posOffset>
                </wp:positionV>
                <wp:extent cx="1219200" cy="1254760"/>
                <wp:effectExtent l="12700" t="12700" r="12700" b="15240"/>
                <wp:wrapNone/>
                <wp:docPr id="9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B5B043" w14:textId="77777777" w:rsidR="005B2BB6" w:rsidRDefault="00E7343D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</w:t>
                            </w:r>
                            <w:r w:rsidR="008F045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 got bad grades.</w:t>
                            </w:r>
                          </w:p>
                          <w:p w14:paraId="1637CB31" w14:textId="77777777" w:rsidR="00E7343D" w:rsidRDefault="00E7343D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  <w:p w14:paraId="757AC9E6" w14:textId="77777777" w:rsidR="008F0456" w:rsidRPr="008F0456" w:rsidRDefault="008F0456" w:rsidP="008F0456">
                            <w:pPr>
                              <w:widowControl/>
                              <w:suppressAutoHyphens w:val="0"/>
                              <w:jc w:val="center"/>
                              <w:rPr>
                                <w:rFonts w:eastAsia="Times New Roman" w:cs="Times New Roman"/>
                                <w:kern w:val="0"/>
                                <w:lang w:eastAsia="zh-TW" w:bidi="ar-SA"/>
                              </w:rPr>
                            </w:pPr>
                            <w:r w:rsidRPr="008F0456">
                              <w:rPr>
                                <w:rFonts w:eastAsia="Times New Roman" w:cs="Times New Roman"/>
                                <w:kern w:val="0"/>
                                <w:lang w:eastAsia="zh-TW" w:bidi="ar-SA"/>
                              </w:rPr>
                              <w:fldChar w:fldCharType="begin"/>
                            </w:r>
                            <w:r w:rsidRPr="008F0456">
                              <w:rPr>
                                <w:rFonts w:eastAsia="Times New Roman" w:cs="Times New Roman"/>
                                <w:kern w:val="0"/>
                                <w:lang w:eastAsia="zh-TW" w:bidi="ar-SA"/>
                              </w:rPr>
                              <w:instrText xml:space="preserve"> INCLUDEPICTURE "https://encrypted-tbn0.gstatic.com/images?q=tbn:ANd9GcStpYpMVO---xtHenBR09N1RHsRfwzEF6qIWg&amp;usqp=CAU" \* MERGEFORMATINET </w:instrText>
                            </w:r>
                            <w:r w:rsidRPr="008F0456">
                              <w:rPr>
                                <w:rFonts w:eastAsia="Times New Roman" w:cs="Times New Roman"/>
                                <w:kern w:val="0"/>
                                <w:lang w:eastAsia="zh-TW" w:bidi="ar-SA"/>
                              </w:rPr>
                              <w:fldChar w:fldCharType="separate"/>
                            </w:r>
                            <w:r w:rsidRPr="008F0456">
                              <w:rPr>
                                <w:rFonts w:eastAsia="Times New Roman" w:cs="Times New Roman"/>
                                <w:noProof/>
                                <w:kern w:val="0"/>
                                <w:lang w:eastAsia="zh-TW" w:bidi="ar-SA"/>
                              </w:rPr>
                              <w:drawing>
                                <wp:inline distT="0" distB="0" distL="0" distR="0" wp14:anchorId="6DE3407C" wp14:editId="422DBB06">
                                  <wp:extent cx="972016" cy="860729"/>
                                  <wp:effectExtent l="0" t="0" r="6350" b="3175"/>
                                  <wp:docPr id="108" name="Picture 108" descr="How To Tell My Parents That I Got Bad Grad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 descr="How To Tell My Parents That I Got Bad Grad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2365" cy="8698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F0456">
                              <w:rPr>
                                <w:rFonts w:eastAsia="Times New Roman" w:cs="Times New Roman"/>
                                <w:kern w:val="0"/>
                                <w:lang w:eastAsia="zh-TW" w:bidi="ar-SA"/>
                              </w:rPr>
                              <w:fldChar w:fldCharType="end"/>
                            </w:r>
                          </w:p>
                          <w:p w14:paraId="02A0781E" w14:textId="77777777" w:rsidR="00390F3F" w:rsidRDefault="00390F3F" w:rsidP="005B2BB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</w:p>
                          <w:p w14:paraId="612CB83D" w14:textId="77777777" w:rsidR="00DC3621" w:rsidRPr="00DC3621" w:rsidRDefault="00DC3621" w:rsidP="00CC24DA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A2D01" id="Text Box 58" o:spid="_x0000_s1029" type="#_x0000_t202" style="position:absolute;margin-left:203.15pt;margin-top:592.15pt;width:96pt;height:98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35B5B043" w14:textId="77777777" w:rsidR="005B2BB6" w:rsidRDefault="00E7343D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</w:t>
                      </w:r>
                      <w:r w:rsidR="008F0456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 xml:space="preserve"> got bad grades.</w:t>
                      </w:r>
                    </w:p>
                    <w:p w14:paraId="1637CB31" w14:textId="77777777" w:rsidR="00E7343D" w:rsidRDefault="00E7343D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  <w:p w14:paraId="757AC9E6" w14:textId="77777777" w:rsidR="008F0456" w:rsidRPr="008F0456" w:rsidRDefault="008F0456" w:rsidP="008F0456">
                      <w:pPr>
                        <w:widowControl/>
                        <w:suppressAutoHyphens w:val="0"/>
                        <w:jc w:val="center"/>
                        <w:rPr>
                          <w:rFonts w:eastAsia="Times New Roman" w:cs="Times New Roman"/>
                          <w:kern w:val="0"/>
                          <w:lang w:eastAsia="zh-TW" w:bidi="ar-SA"/>
                        </w:rPr>
                      </w:pPr>
                      <w:r w:rsidRPr="008F0456">
                        <w:rPr>
                          <w:rFonts w:eastAsia="Times New Roman" w:cs="Times New Roman"/>
                          <w:kern w:val="0"/>
                          <w:lang w:eastAsia="zh-TW" w:bidi="ar-SA"/>
                        </w:rPr>
                        <w:fldChar w:fldCharType="begin"/>
                      </w:r>
                      <w:r w:rsidRPr="008F0456">
                        <w:rPr>
                          <w:rFonts w:eastAsia="Times New Roman" w:cs="Times New Roman"/>
                          <w:kern w:val="0"/>
                          <w:lang w:eastAsia="zh-TW" w:bidi="ar-SA"/>
                        </w:rPr>
                        <w:instrText xml:space="preserve"> INCLUDEPICTURE "https://encrypted-tbn0.gstatic.com/images?q=tbn:ANd9GcStpYpMVO---xtHenBR09N1RHsRfwzEF6qIWg&amp;usqp=CAU" \* MERGEFORMATINET </w:instrText>
                      </w:r>
                      <w:r w:rsidRPr="008F0456">
                        <w:rPr>
                          <w:rFonts w:eastAsia="Times New Roman" w:cs="Times New Roman"/>
                          <w:kern w:val="0"/>
                          <w:lang w:eastAsia="zh-TW" w:bidi="ar-SA"/>
                        </w:rPr>
                        <w:fldChar w:fldCharType="separate"/>
                      </w:r>
                      <w:r w:rsidRPr="008F0456">
                        <w:rPr>
                          <w:rFonts w:eastAsia="Times New Roman" w:cs="Times New Roman"/>
                          <w:noProof/>
                          <w:kern w:val="0"/>
                          <w:lang w:eastAsia="zh-TW" w:bidi="ar-SA"/>
                        </w:rPr>
                        <w:drawing>
                          <wp:inline distT="0" distB="0" distL="0" distR="0" wp14:anchorId="6DE3407C" wp14:editId="422DBB06">
                            <wp:extent cx="972016" cy="860729"/>
                            <wp:effectExtent l="0" t="0" r="6350" b="3175"/>
                            <wp:docPr id="108" name="Picture 108" descr="How To Tell My Parents That I Got Bad Grad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 descr="How To Tell My Parents That I Got Bad Grad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2365" cy="8698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F0456">
                        <w:rPr>
                          <w:rFonts w:eastAsia="Times New Roman" w:cs="Times New Roman"/>
                          <w:kern w:val="0"/>
                          <w:lang w:eastAsia="zh-TW" w:bidi="ar-SA"/>
                        </w:rPr>
                        <w:fldChar w:fldCharType="end"/>
                      </w:r>
                    </w:p>
                    <w:p w14:paraId="02A0781E" w14:textId="77777777" w:rsidR="00390F3F" w:rsidRDefault="00390F3F" w:rsidP="005B2BB6">
                      <w:pPr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</w:p>
                    <w:p w14:paraId="612CB83D" w14:textId="77777777" w:rsidR="00DC3621" w:rsidRPr="00DC3621" w:rsidRDefault="00DC3621" w:rsidP="00CC24DA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C1E5914" wp14:editId="134C3D2B">
                <wp:simplePos x="0" y="0"/>
                <wp:positionH relativeFrom="column">
                  <wp:posOffset>1275080</wp:posOffset>
                </wp:positionH>
                <wp:positionV relativeFrom="paragraph">
                  <wp:posOffset>7520305</wp:posOffset>
                </wp:positionV>
                <wp:extent cx="1219200" cy="1254760"/>
                <wp:effectExtent l="12700" t="12700" r="12700" b="15240"/>
                <wp:wrapNone/>
                <wp:docPr id="9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784FB6" w14:textId="77777777" w:rsidR="00C47336" w:rsidRPr="000D008D" w:rsidRDefault="00CC24DA" w:rsidP="000D008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hu-HU"/>
                              </w:rPr>
                              <w:t>G</w:t>
                            </w:r>
                            <w:r w:rsidRPr="000D008D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  <w:t>o back 4 spaces.</w:t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E5914" id="Text Box 57" o:spid="_x0000_s1030" type="#_x0000_t202" style="position:absolute;margin-left:100.4pt;margin-top:592.15pt;width:96pt;height:98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52784FB6" w14:textId="77777777" w:rsidR="00C47336" w:rsidRPr="000D008D" w:rsidRDefault="00CC24DA" w:rsidP="000D008D">
                      <w:pPr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hu-HU"/>
                        </w:rPr>
                        <w:t>G</w:t>
                      </w:r>
                      <w:r w:rsidRPr="000D008D"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  <w:t>o back 4 spaces.</w:t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D3597C" wp14:editId="3D1CD319">
                <wp:simplePos x="0" y="0"/>
                <wp:positionH relativeFrom="column">
                  <wp:posOffset>-48895</wp:posOffset>
                </wp:positionH>
                <wp:positionV relativeFrom="paragraph">
                  <wp:posOffset>7510780</wp:posOffset>
                </wp:positionV>
                <wp:extent cx="1219200" cy="1254760"/>
                <wp:effectExtent l="12700" t="12700" r="12700" b="15240"/>
                <wp:wrapNone/>
                <wp:docPr id="9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1B78C35" w14:textId="77777777" w:rsidR="005B2BB6" w:rsidRDefault="00E7343D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I’m bullied at school.</w:t>
                            </w:r>
                          </w:p>
                          <w:p w14:paraId="298ABEC6" w14:textId="77777777" w:rsidR="00E7343D" w:rsidRDefault="003462EC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E7343D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6F6CB742" wp14:editId="38BF5643">
                                  <wp:extent cx="925830" cy="868045"/>
                                  <wp:effectExtent l="0" t="0" r="0" b="0"/>
                                  <wp:docPr id="94" name="Picture 2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583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C56C99" w14:textId="77777777" w:rsidR="004216A6" w:rsidRPr="005B2BB6" w:rsidRDefault="004216A6" w:rsidP="005B2BB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3597C" id="Text Box 56" o:spid="_x0000_s1031" type="#_x0000_t202" style="position:absolute;margin-left:-3.85pt;margin-top:591.4pt;width:96pt;height:98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71B78C35" w14:textId="77777777" w:rsidR="005B2BB6" w:rsidRDefault="00E7343D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I’m bullied at school.</w:t>
                      </w:r>
                    </w:p>
                    <w:p w14:paraId="298ABEC6" w14:textId="77777777" w:rsidR="00E7343D" w:rsidRDefault="003462EC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E7343D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6F6CB742" wp14:editId="38BF5643">
                            <wp:extent cx="925830" cy="868045"/>
                            <wp:effectExtent l="0" t="0" r="0" b="0"/>
                            <wp:docPr id="94" name="Picture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5830" cy="8680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C56C99" w14:textId="77777777" w:rsidR="004216A6" w:rsidRPr="005B2BB6" w:rsidRDefault="004216A6" w:rsidP="005B2BB6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5DB3309" wp14:editId="1541A8A7">
                <wp:simplePos x="0" y="0"/>
                <wp:positionH relativeFrom="column">
                  <wp:posOffset>5151755</wp:posOffset>
                </wp:positionH>
                <wp:positionV relativeFrom="paragraph">
                  <wp:posOffset>3634105</wp:posOffset>
                </wp:positionV>
                <wp:extent cx="1219200" cy="1254760"/>
                <wp:effectExtent l="12700" t="12700" r="12700" b="15240"/>
                <wp:wrapNone/>
                <wp:docPr id="9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AEA908" w14:textId="77777777" w:rsidR="004216A6" w:rsidRDefault="00B967E4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I don’t know what to buy for my Mum’s birthday.</w:t>
                            </w:r>
                          </w:p>
                          <w:p w14:paraId="34978A19" w14:textId="77777777" w:rsidR="00B967E4" w:rsidRDefault="003462EC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967E4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F5D28C6" wp14:editId="53F20500">
                                  <wp:extent cx="728980" cy="741045"/>
                                  <wp:effectExtent l="0" t="0" r="0" b="0"/>
                                  <wp:docPr id="92" name="Picture 2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8980" cy="741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99B407" w14:textId="77777777" w:rsidR="00824CAB" w:rsidRPr="00824CAB" w:rsidRDefault="00824CAB" w:rsidP="00824CA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79C4D4F" w14:textId="77777777" w:rsidR="00C47336" w:rsidRDefault="00C473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B3309" id="Text Box 55" o:spid="_x0000_s1032" type="#_x0000_t202" style="position:absolute;margin-left:405.65pt;margin-top:286.15pt;width:96pt;height:98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51AEA908" w14:textId="77777777" w:rsidR="004216A6" w:rsidRDefault="00B967E4" w:rsidP="00B967E4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I don’t know what to buy for my Mum’s birthday.</w:t>
                      </w:r>
                    </w:p>
                    <w:p w14:paraId="34978A19" w14:textId="77777777" w:rsidR="00B967E4" w:rsidRDefault="003462EC" w:rsidP="00B967E4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B967E4">
                        <w:rPr>
                          <w:rFonts w:ascii="Comic Sans MS" w:hAnsi="Comic Sans MS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F5D28C6" wp14:editId="53F20500">
                            <wp:extent cx="728980" cy="741045"/>
                            <wp:effectExtent l="0" t="0" r="0" b="0"/>
                            <wp:docPr id="92" name="Picture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8980" cy="7410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99B407" w14:textId="77777777" w:rsidR="00824CAB" w:rsidRPr="00824CAB" w:rsidRDefault="00824CAB" w:rsidP="00824CA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79C4D4F" w14:textId="77777777" w:rsidR="00C47336" w:rsidRDefault="00C4733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EFD3FB" wp14:editId="15A3F856">
                <wp:simplePos x="0" y="0"/>
                <wp:positionH relativeFrom="column">
                  <wp:posOffset>3865880</wp:posOffset>
                </wp:positionH>
                <wp:positionV relativeFrom="paragraph">
                  <wp:posOffset>3634105</wp:posOffset>
                </wp:positionV>
                <wp:extent cx="1219200" cy="1254760"/>
                <wp:effectExtent l="12700" t="12700" r="12700" b="15240"/>
                <wp:wrapNone/>
                <wp:docPr id="9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4D6F8E" w14:textId="77777777" w:rsidR="00963333" w:rsidRDefault="00E7343D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6"/>
                              </w:rPr>
                              <w:t xml:space="preserve">A dog’s bitten </w:t>
                            </w:r>
                            <w:r w:rsidR="001E48EF">
                              <w:rPr>
                                <w:rFonts w:ascii="Comic Sans MS" w:hAnsi="Comic Sans MS" w:cs="Arial"/>
                                <w:b/>
                                <w:sz w:val="16"/>
                              </w:rPr>
                              <w:t>me.</w:t>
                            </w:r>
                          </w:p>
                          <w:p w14:paraId="7DBD776B" w14:textId="77777777" w:rsidR="001E48EF" w:rsidRDefault="003462EC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6"/>
                              </w:rPr>
                            </w:pPr>
                            <w:r w:rsidRPr="001E48EF">
                              <w:rPr>
                                <w:rFonts w:ascii="Comic Sans MS" w:hAnsi="Comic Sans MS" w:cs="Arial"/>
                                <w:b/>
                                <w:noProof/>
                                <w:sz w:val="16"/>
                              </w:rPr>
                              <w:drawing>
                                <wp:inline distT="0" distB="0" distL="0" distR="0" wp14:anchorId="06B6BF60" wp14:editId="2BD86858">
                                  <wp:extent cx="937260" cy="1053465"/>
                                  <wp:effectExtent l="0" t="0" r="0" b="0"/>
                                  <wp:docPr id="90" name="Picture 2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7260" cy="1053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9B4618" w14:textId="77777777" w:rsidR="000D008D" w:rsidRPr="001E48EF" w:rsidRDefault="000D008D" w:rsidP="0096333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FD3FB" id="Text Box 54" o:spid="_x0000_s1033" type="#_x0000_t202" style="position:absolute;margin-left:304.4pt;margin-top:286.15pt;width:96pt;height:98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684D6F8E" w14:textId="77777777" w:rsidR="00963333" w:rsidRDefault="00E7343D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6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6"/>
                        </w:rPr>
                        <w:t xml:space="preserve">A dog’s bitten </w:t>
                      </w:r>
                      <w:r w:rsidR="001E48EF">
                        <w:rPr>
                          <w:rFonts w:ascii="Comic Sans MS" w:hAnsi="Comic Sans MS" w:cs="Arial"/>
                          <w:b/>
                          <w:sz w:val="16"/>
                        </w:rPr>
                        <w:t>me.</w:t>
                      </w:r>
                    </w:p>
                    <w:p w14:paraId="7DBD776B" w14:textId="77777777" w:rsidR="001E48EF" w:rsidRDefault="003462EC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6"/>
                        </w:rPr>
                      </w:pPr>
                      <w:r w:rsidRPr="001E48EF">
                        <w:rPr>
                          <w:rFonts w:ascii="Comic Sans MS" w:hAnsi="Comic Sans MS" w:cs="Arial"/>
                          <w:b/>
                          <w:noProof/>
                          <w:sz w:val="16"/>
                        </w:rPr>
                        <w:drawing>
                          <wp:inline distT="0" distB="0" distL="0" distR="0" wp14:anchorId="06B6BF60" wp14:editId="2BD86858">
                            <wp:extent cx="937260" cy="1053465"/>
                            <wp:effectExtent l="0" t="0" r="0" b="0"/>
                            <wp:docPr id="90" name="Picture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7260" cy="1053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9B4618" w14:textId="77777777" w:rsidR="000D008D" w:rsidRPr="001E48EF" w:rsidRDefault="000D008D" w:rsidP="0096333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E7ABEE7" wp14:editId="55FA7E95">
                <wp:simplePos x="0" y="0"/>
                <wp:positionH relativeFrom="column">
                  <wp:posOffset>2570480</wp:posOffset>
                </wp:positionH>
                <wp:positionV relativeFrom="paragraph">
                  <wp:posOffset>3634105</wp:posOffset>
                </wp:positionV>
                <wp:extent cx="1219200" cy="1254760"/>
                <wp:effectExtent l="12700" t="12700" r="12700" b="15240"/>
                <wp:wrapNone/>
                <wp:docPr id="89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9EF194" w14:textId="77777777" w:rsidR="00C47336" w:rsidRDefault="00C47336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63A6B13A" w14:textId="77777777" w:rsidR="00C47336" w:rsidRPr="000D008D" w:rsidRDefault="0096333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>Go b</w:t>
                            </w:r>
                            <w:r w:rsidR="004216A6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>ack 3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spaces.</w:t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ABEE7" id="Text Box 53" o:spid="_x0000_s1034" type="#_x0000_t202" style="position:absolute;margin-left:202.4pt;margin-top:286.15pt;width:96pt;height:98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639EF194" w14:textId="77777777" w:rsidR="00C47336" w:rsidRDefault="00C47336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  <w:p w14:paraId="63A6B13A" w14:textId="77777777" w:rsidR="00C47336" w:rsidRPr="000D008D" w:rsidRDefault="00963333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>Go b</w:t>
                      </w:r>
                      <w:r w:rsidR="004216A6"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>ack 3</w:t>
                      </w:r>
                      <w:r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</w:rPr>
                        <w:t xml:space="preserve"> spaces.</w:t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5D6EBBB" wp14:editId="211E10FE">
                <wp:simplePos x="0" y="0"/>
                <wp:positionH relativeFrom="column">
                  <wp:posOffset>1284605</wp:posOffset>
                </wp:positionH>
                <wp:positionV relativeFrom="paragraph">
                  <wp:posOffset>3643630</wp:posOffset>
                </wp:positionV>
                <wp:extent cx="1219200" cy="1254760"/>
                <wp:effectExtent l="12700" t="12700" r="12700" b="15240"/>
                <wp:wrapNone/>
                <wp:docPr id="88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0CABCF" w14:textId="77777777" w:rsidR="00B967E4" w:rsidRDefault="001E48EF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I’</w:t>
                            </w:r>
                            <w:r w:rsidR="00B967E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d like to live healthily.</w:t>
                            </w:r>
                          </w:p>
                          <w:p w14:paraId="1827E816" w14:textId="77777777" w:rsidR="00963333" w:rsidRPr="00963333" w:rsidRDefault="003462EC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E1647C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2827C0BA" wp14:editId="1819615C">
                                  <wp:extent cx="949325" cy="879475"/>
                                  <wp:effectExtent l="0" t="0" r="0" b="0"/>
                                  <wp:docPr id="87" name="Picture 2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9325" cy="879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FF5D33" w14:textId="77777777" w:rsidR="00963333" w:rsidRPr="00963333" w:rsidRDefault="00963333" w:rsidP="00963333">
                            <w:pP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8A749C3" w14:textId="77777777" w:rsidR="00C47336" w:rsidRPr="00963333" w:rsidRDefault="00C47336" w:rsidP="00963333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6EBBB" id="Text Box 52" o:spid="_x0000_s1035" type="#_x0000_t202" style="position:absolute;margin-left:101.15pt;margin-top:286.9pt;width:96pt;height:98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030CABCF" w14:textId="77777777" w:rsidR="00B967E4" w:rsidRDefault="001E48EF" w:rsidP="00B967E4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I’</w:t>
                      </w:r>
                      <w:r w:rsidR="00B967E4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d like to live healthily.</w:t>
                      </w:r>
                    </w:p>
                    <w:p w14:paraId="1827E816" w14:textId="77777777" w:rsidR="00963333" w:rsidRPr="00963333" w:rsidRDefault="003462EC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E1647C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2827C0BA" wp14:editId="1819615C">
                            <wp:extent cx="949325" cy="879475"/>
                            <wp:effectExtent l="0" t="0" r="0" b="0"/>
                            <wp:docPr id="87" name="Picture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9325" cy="879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FF5D33" w14:textId="77777777" w:rsidR="00963333" w:rsidRPr="00963333" w:rsidRDefault="00963333" w:rsidP="00963333">
                      <w:pP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</w:p>
                    <w:p w14:paraId="58A749C3" w14:textId="77777777" w:rsidR="00C47336" w:rsidRPr="00963333" w:rsidRDefault="00C47336" w:rsidP="00963333">
                      <w:pPr>
                        <w:rPr>
                          <w:rFonts w:ascii="Comic Sans MS" w:hAnsi="Comic Sans MS"/>
                          <w:b/>
                          <w:bCs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7EB29F" wp14:editId="2C974924">
                <wp:simplePos x="0" y="0"/>
                <wp:positionH relativeFrom="column">
                  <wp:posOffset>-1270</wp:posOffset>
                </wp:positionH>
                <wp:positionV relativeFrom="paragraph">
                  <wp:posOffset>3643630</wp:posOffset>
                </wp:positionV>
                <wp:extent cx="1219200" cy="1254760"/>
                <wp:effectExtent l="12700" t="12700" r="12700" b="15240"/>
                <wp:wrapNone/>
                <wp:docPr id="8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CB382E" w14:textId="77777777" w:rsidR="00B967E4" w:rsidRDefault="00B967E4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I want to improve my English.</w:t>
                            </w:r>
                          </w:p>
                          <w:p w14:paraId="653716EC" w14:textId="77777777" w:rsidR="004216A6" w:rsidRPr="004216A6" w:rsidRDefault="003462EC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E1647C">
                              <w:rPr>
                                <w:rFonts w:ascii="Comic Sans MS" w:hAnsi="Comic Sans MS" w:cs="Arial"/>
                                <w:b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20B8CC55" wp14:editId="6C839E69">
                                  <wp:extent cx="786765" cy="868045"/>
                                  <wp:effectExtent l="0" t="0" r="0" b="0"/>
                                  <wp:docPr id="85" name="Picture 2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6765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775040" w14:textId="77777777" w:rsidR="005B2BB6" w:rsidRPr="004216A6" w:rsidRDefault="005B2BB6" w:rsidP="005B2BB6">
                            <w:pPr>
                              <w:rPr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EB29F" id="Text Box 51" o:spid="_x0000_s1036" type="#_x0000_t202" style="position:absolute;margin-left:-.1pt;margin-top:286.9pt;width:96pt;height:98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4ECB382E" w14:textId="77777777" w:rsidR="00B967E4" w:rsidRDefault="00B967E4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I want to improve my English.</w:t>
                      </w:r>
                    </w:p>
                    <w:p w14:paraId="653716EC" w14:textId="77777777" w:rsidR="004216A6" w:rsidRPr="004216A6" w:rsidRDefault="003462EC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E1647C">
                        <w:rPr>
                          <w:rFonts w:ascii="Comic Sans MS" w:hAnsi="Comic Sans MS" w:cs="Arial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20B8CC55" wp14:editId="6C839E69">
                            <wp:extent cx="786765" cy="868045"/>
                            <wp:effectExtent l="0" t="0" r="0" b="0"/>
                            <wp:docPr id="85" name="Picture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6765" cy="8680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775040" w14:textId="77777777" w:rsidR="005B2BB6" w:rsidRPr="004216A6" w:rsidRDefault="005B2BB6" w:rsidP="005B2BB6">
                      <w:pPr>
                        <w:rPr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DDB994" wp14:editId="4F2531E4">
                <wp:simplePos x="0" y="0"/>
                <wp:positionH relativeFrom="column">
                  <wp:posOffset>5132705</wp:posOffset>
                </wp:positionH>
                <wp:positionV relativeFrom="paragraph">
                  <wp:posOffset>5520055</wp:posOffset>
                </wp:positionV>
                <wp:extent cx="1219200" cy="1254760"/>
                <wp:effectExtent l="12700" t="12700" r="12700" b="15240"/>
                <wp:wrapNone/>
                <wp:docPr id="8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93655F" w14:textId="77777777" w:rsidR="00DC3621" w:rsidRDefault="001E48EF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My</w:t>
                            </w:r>
                            <w:r w:rsidR="003462E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 </w:t>
                            </w:r>
                            <w:r w:rsidR="008F045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friend </w:t>
                            </w:r>
                            <w:r w:rsidR="003462E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doesn’t play with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me</w:t>
                            </w:r>
                            <w:r w:rsidR="003462EC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 xml:space="preserve"> anymore.</w:t>
                            </w:r>
                          </w:p>
                          <w:p w14:paraId="5DA4A7A8" w14:textId="77777777" w:rsidR="001E48EF" w:rsidRDefault="003462EC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E7343D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10611191" wp14:editId="76EB9F0B">
                                  <wp:extent cx="775335" cy="775335"/>
                                  <wp:effectExtent l="0" t="0" r="0" b="0"/>
                                  <wp:docPr id="83" name="Picture 3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5335" cy="775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C0B013" w14:textId="77777777" w:rsidR="004216A6" w:rsidRPr="005B2BB6" w:rsidRDefault="004216A6" w:rsidP="004216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  <w:p w14:paraId="4B2F8CC9" w14:textId="77777777" w:rsidR="00824CAB" w:rsidRPr="00DC3621" w:rsidRDefault="00824CAB" w:rsidP="005B2BB6">
                            <w:pPr>
                              <w:jc w:val="right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DB994" id="Text Box 50" o:spid="_x0000_s1037" type="#_x0000_t202" style="position:absolute;margin-left:404.15pt;margin-top:434.65pt;width:96pt;height:98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" filled="f" strokeweight="1.01mm">
                <v:stroke joinstyle="round"/>
                <v:path arrowok="t"/>
                <v:textbox inset=".49mm,.49mm,.49mm,.49mm">
                  <w:txbxContent>
                    <w:p w14:paraId="1C93655F" w14:textId="77777777" w:rsidR="00DC3621" w:rsidRDefault="001E48EF" w:rsidP="001E48E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My</w:t>
                      </w:r>
                      <w:r w:rsidR="003462EC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 xml:space="preserve"> </w:t>
                      </w:r>
                      <w:r w:rsidR="008F0456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 xml:space="preserve">friend </w:t>
                      </w:r>
                      <w:r w:rsidR="003462EC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 xml:space="preserve">doesn’t play with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me</w:t>
                      </w:r>
                      <w:r w:rsidR="003462EC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 xml:space="preserve"> anymore.</w:t>
                      </w:r>
                    </w:p>
                    <w:p w14:paraId="5DA4A7A8" w14:textId="77777777" w:rsidR="001E48EF" w:rsidRDefault="003462EC" w:rsidP="001E48E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E7343D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10611191" wp14:editId="76EB9F0B">
                            <wp:extent cx="775335" cy="775335"/>
                            <wp:effectExtent l="0" t="0" r="0" b="0"/>
                            <wp:docPr id="83" name="Picture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5335" cy="775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C0B013" w14:textId="77777777" w:rsidR="004216A6" w:rsidRPr="005B2BB6" w:rsidRDefault="004216A6" w:rsidP="004216A6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  <w:p w14:paraId="4B2F8CC9" w14:textId="77777777" w:rsidR="00824CAB" w:rsidRPr="00DC3621" w:rsidRDefault="00824CAB" w:rsidP="005B2BB6">
                      <w:pPr>
                        <w:jc w:val="right"/>
                        <w:rPr>
                          <w:rFonts w:ascii="Comic Sans MS" w:hAnsi="Comic Sans MS"/>
                          <w:b/>
                          <w:sz w:val="16"/>
                          <w:szCs w:val="16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0F7CA79" wp14:editId="1D1F6B36">
                <wp:simplePos x="0" y="0"/>
                <wp:positionH relativeFrom="column">
                  <wp:posOffset>3846830</wp:posOffset>
                </wp:positionH>
                <wp:positionV relativeFrom="paragraph">
                  <wp:posOffset>5520055</wp:posOffset>
                </wp:positionV>
                <wp:extent cx="1219200" cy="1254760"/>
                <wp:effectExtent l="12700" t="12700" r="12700" b="15240"/>
                <wp:wrapNone/>
                <wp:docPr id="8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8C6816" w14:textId="77777777" w:rsidR="00824CAB" w:rsidRPr="005B2BB6" w:rsidRDefault="00824CAB" w:rsidP="00824C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hu-HU"/>
                              </w:rPr>
                            </w:pPr>
                            <w:r w:rsidRPr="005B2BB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You miss a turn.</w:t>
                            </w:r>
                          </w:p>
                          <w:p w14:paraId="49820DE6" w14:textId="77777777" w:rsidR="00CC24DA" w:rsidRPr="00CC24DA" w:rsidRDefault="00CC24DA" w:rsidP="000D008D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7CA79" id="Text Box 49" o:spid="_x0000_s1038" type="#_x0000_t202" style="position:absolute;margin-left:302.9pt;margin-top:434.65pt;width:96pt;height:98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" filled="f" strokeweight="1.01mm">
                <v:stroke joinstyle="round"/>
                <v:path arrowok="t"/>
                <v:textbox inset=".49mm,.49mm,.49mm,.49mm">
                  <w:txbxContent>
                    <w:p w14:paraId="748C6816" w14:textId="77777777" w:rsidR="00824CAB" w:rsidRPr="005B2BB6" w:rsidRDefault="00824CAB" w:rsidP="00824C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u w:val="single"/>
                          <w:lang w:val="hu-HU"/>
                        </w:rPr>
                      </w:pPr>
                      <w:r w:rsidRPr="005B2BB6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You miss a turn.</w:t>
                      </w:r>
                    </w:p>
                    <w:p w14:paraId="49820DE6" w14:textId="77777777" w:rsidR="00CC24DA" w:rsidRPr="00CC24DA" w:rsidRDefault="00CC24DA" w:rsidP="000D008D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60B5A1" wp14:editId="6E24D879">
                <wp:simplePos x="0" y="0"/>
                <wp:positionH relativeFrom="column">
                  <wp:posOffset>2551430</wp:posOffset>
                </wp:positionH>
                <wp:positionV relativeFrom="paragraph">
                  <wp:posOffset>5520055</wp:posOffset>
                </wp:positionV>
                <wp:extent cx="1219200" cy="1254760"/>
                <wp:effectExtent l="12700" t="12700" r="12700" b="15240"/>
                <wp:wrapNone/>
                <wp:docPr id="8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15732F" w14:textId="77777777" w:rsidR="001E48EF" w:rsidRDefault="001E48EF" w:rsidP="001E48EF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I have no friends.</w:t>
                            </w:r>
                          </w:p>
                          <w:p w14:paraId="3BF0C970" w14:textId="77777777" w:rsidR="001E48EF" w:rsidRPr="00807CAA" w:rsidRDefault="003462EC" w:rsidP="001E48EF">
                            <w:pP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E1647C">
                              <w:rPr>
                                <w:noProof/>
                              </w:rPr>
                              <w:drawing>
                                <wp:inline distT="0" distB="0" distL="0" distR="0" wp14:anchorId="4841721D" wp14:editId="11C3ABF6">
                                  <wp:extent cx="1029970" cy="1076325"/>
                                  <wp:effectExtent l="0" t="0" r="0" b="0"/>
                                  <wp:docPr id="80" name="Picture 3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9970" cy="1076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6C8ECD" w14:textId="77777777" w:rsidR="004216A6" w:rsidRPr="005B2BB6" w:rsidRDefault="004216A6" w:rsidP="004216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  <w:p w14:paraId="22AF2265" w14:textId="77777777" w:rsidR="00824CAB" w:rsidRDefault="00824CAB" w:rsidP="00824CA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  <w:lang w:val="hu-HU"/>
                              </w:rPr>
                            </w:pPr>
                          </w:p>
                          <w:p w14:paraId="33C740F4" w14:textId="77777777" w:rsidR="00DC3621" w:rsidRPr="00DC3621" w:rsidRDefault="00DC3621" w:rsidP="00DC362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6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0B5A1" id="Text Box 48" o:spid="_x0000_s1039" type="#_x0000_t202" style="position:absolute;margin-left:200.9pt;margin-top:434.65pt;width:96pt;height:9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" filled="f" strokeweight="1.01mm">
                <v:stroke joinstyle="round"/>
                <v:path arrowok="t"/>
                <v:textbox inset=".49mm,.49mm,.49mm,.49mm">
                  <w:txbxContent>
                    <w:p w14:paraId="7215732F" w14:textId="77777777" w:rsidR="001E48EF" w:rsidRDefault="001E48EF" w:rsidP="001E48EF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I have no friends.</w:t>
                      </w:r>
                    </w:p>
                    <w:p w14:paraId="3BF0C970" w14:textId="77777777" w:rsidR="001E48EF" w:rsidRPr="00807CAA" w:rsidRDefault="003462EC" w:rsidP="001E48EF">
                      <w:pP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E1647C">
                        <w:rPr>
                          <w:noProof/>
                        </w:rPr>
                        <w:drawing>
                          <wp:inline distT="0" distB="0" distL="0" distR="0" wp14:anchorId="4841721D" wp14:editId="11C3ABF6">
                            <wp:extent cx="1029970" cy="1076325"/>
                            <wp:effectExtent l="0" t="0" r="0" b="0"/>
                            <wp:docPr id="80" name="Pictur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9970" cy="1076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6C8ECD" w14:textId="77777777" w:rsidR="004216A6" w:rsidRPr="005B2BB6" w:rsidRDefault="004216A6" w:rsidP="004216A6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  <w:lang w:val="hu-HU"/>
                        </w:rPr>
                      </w:pPr>
                    </w:p>
                    <w:p w14:paraId="22AF2265" w14:textId="77777777" w:rsidR="00824CAB" w:rsidRDefault="00824CAB" w:rsidP="00824CA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  <w:lang w:val="hu-HU"/>
                        </w:rPr>
                      </w:pPr>
                    </w:p>
                    <w:p w14:paraId="33C740F4" w14:textId="77777777" w:rsidR="00DC3621" w:rsidRPr="00DC3621" w:rsidRDefault="00DC3621" w:rsidP="00DC3621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6"/>
                          <w:szCs w:val="16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9184E2" wp14:editId="67A38D5E">
                <wp:simplePos x="0" y="0"/>
                <wp:positionH relativeFrom="column">
                  <wp:posOffset>1265555</wp:posOffset>
                </wp:positionH>
                <wp:positionV relativeFrom="paragraph">
                  <wp:posOffset>5529580</wp:posOffset>
                </wp:positionV>
                <wp:extent cx="1219200" cy="1254760"/>
                <wp:effectExtent l="12700" t="12700" r="12700" b="15240"/>
                <wp:wrapNone/>
                <wp:docPr id="7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7AC525" w14:textId="77777777" w:rsidR="00824CAB" w:rsidRDefault="001E48EF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 lost my friend’s book she lent me.</w:t>
                            </w:r>
                          </w:p>
                          <w:p w14:paraId="10E9F1F0" w14:textId="77777777" w:rsidR="001E48EF" w:rsidRDefault="003462EC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1E48EF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1AA8C5A6" wp14:editId="57B33D81">
                                  <wp:extent cx="1018540" cy="833120"/>
                                  <wp:effectExtent l="0" t="0" r="0" b="0"/>
                                  <wp:docPr id="78" name="Picture 3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8540" cy="833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F34153" w14:textId="77777777" w:rsidR="004216A6" w:rsidRDefault="004216A6" w:rsidP="004216A6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  <w:p w14:paraId="041E15C0" w14:textId="77777777" w:rsidR="004216A6" w:rsidRPr="00824CAB" w:rsidRDefault="004216A6" w:rsidP="004216A6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184E2" id="Text Box 47" o:spid="_x0000_s1040" type="#_x0000_t202" style="position:absolute;margin-left:99.65pt;margin-top:435.4pt;width:96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507AC525" w14:textId="77777777" w:rsidR="00824CAB" w:rsidRDefault="001E48EF" w:rsidP="001E48E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 lost my friend’s book she lent me.</w:t>
                      </w:r>
                    </w:p>
                    <w:p w14:paraId="10E9F1F0" w14:textId="77777777" w:rsidR="001E48EF" w:rsidRDefault="003462EC" w:rsidP="001E48E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1E48EF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1AA8C5A6" wp14:editId="57B33D81">
                            <wp:extent cx="1018540" cy="833120"/>
                            <wp:effectExtent l="0" t="0" r="0" b="0"/>
                            <wp:docPr id="78" name="Picture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8540" cy="833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F34153" w14:textId="77777777" w:rsidR="004216A6" w:rsidRDefault="004216A6" w:rsidP="004216A6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  <w:p w14:paraId="041E15C0" w14:textId="77777777" w:rsidR="004216A6" w:rsidRPr="00824CAB" w:rsidRDefault="004216A6" w:rsidP="004216A6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7342FE" wp14:editId="48DDB6B5">
                <wp:simplePos x="0" y="0"/>
                <wp:positionH relativeFrom="column">
                  <wp:posOffset>-20320</wp:posOffset>
                </wp:positionH>
                <wp:positionV relativeFrom="paragraph">
                  <wp:posOffset>5529580</wp:posOffset>
                </wp:positionV>
                <wp:extent cx="1219200" cy="1254760"/>
                <wp:effectExtent l="12700" t="12700" r="12700" b="15240"/>
                <wp:wrapNone/>
                <wp:docPr id="7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FF6BF3" w14:textId="77777777" w:rsidR="001E48EF" w:rsidRDefault="001E48EF" w:rsidP="001E48EF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I’d like to save some money.</w:t>
                            </w:r>
                          </w:p>
                          <w:p w14:paraId="0ADD16FB" w14:textId="77777777" w:rsidR="00824CAB" w:rsidRPr="00824CAB" w:rsidRDefault="003462EC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967E4">
                              <w:rPr>
                                <w:rFonts w:ascii="Comic Sans MS" w:hAnsi="Comic Sans MS" w:cs="Arial"/>
                                <w:b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24B73A7" wp14:editId="73A095D2">
                                  <wp:extent cx="648335" cy="856615"/>
                                  <wp:effectExtent l="0" t="0" r="0" b="0"/>
                                  <wp:docPr id="76" name="Picture 3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8335" cy="856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C75C85" w14:textId="77777777" w:rsidR="00CC24DA" w:rsidRPr="00CC24DA" w:rsidRDefault="00CC24D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  <w:lang w:val="hu-HU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342FE" id="Text Box 46" o:spid="_x0000_s1041" type="#_x0000_t202" style="position:absolute;margin-left:-1.6pt;margin-top:435.4pt;width:96pt;height:9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" filled="f" strokeweight="1.01mm">
                <v:stroke joinstyle="round"/>
                <v:path arrowok="t"/>
                <v:textbox inset=".49mm,.49mm,.49mm,.49mm">
                  <w:txbxContent>
                    <w:p w14:paraId="3DFF6BF3" w14:textId="77777777" w:rsidR="001E48EF" w:rsidRDefault="001E48EF" w:rsidP="001E48EF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I’d like to save some money.</w:t>
                      </w:r>
                    </w:p>
                    <w:p w14:paraId="0ADD16FB" w14:textId="77777777" w:rsidR="00824CAB" w:rsidRPr="00824CAB" w:rsidRDefault="003462EC" w:rsidP="001E48EF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B967E4">
                        <w:rPr>
                          <w:rFonts w:ascii="Comic Sans MS" w:hAnsi="Comic Sans MS" w:cs="Arial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24B73A7" wp14:editId="73A095D2">
                            <wp:extent cx="648335" cy="856615"/>
                            <wp:effectExtent l="0" t="0" r="0" b="0"/>
                            <wp:docPr id="76" name="Picture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8335" cy="85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C75C85" w14:textId="77777777" w:rsidR="00CC24DA" w:rsidRPr="00CC24DA" w:rsidRDefault="00CC24DA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  <w:lang w:val="hu-H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CB70C93" wp14:editId="156A66E8">
                <wp:simplePos x="0" y="0"/>
                <wp:positionH relativeFrom="column">
                  <wp:posOffset>503555</wp:posOffset>
                </wp:positionH>
                <wp:positionV relativeFrom="paragraph">
                  <wp:posOffset>6948805</wp:posOffset>
                </wp:positionV>
                <wp:extent cx="247650" cy="409575"/>
                <wp:effectExtent l="50800" t="12700" r="19050" b="22225"/>
                <wp:wrapNone/>
                <wp:docPr id="7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0" cy="409575"/>
                        </a:xfrm>
                        <a:prstGeom prst="downArrow">
                          <a:avLst>
                            <a:gd name="adj1" fmla="val 50000"/>
                            <a:gd name="adj2" fmla="val 41346"/>
                          </a:avLst>
                        </a:prstGeom>
                        <a:solidFill>
                          <a:srgbClr val="FFFFFF"/>
                        </a:solidFill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4ED32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5" o:spid="_x0000_s1026" type="#_x0000_t67" style="position:absolute;margin-left:39.65pt;margin-top:547.15pt;width:19.5pt;height:32.25pt;z-index: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" strokeweight="1.01mm">
                <v:stroke joinstyle="round"/>
                <v:path arrowok="t"/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DFA7D5E" wp14:editId="7DA843A1">
                <wp:simplePos x="0" y="0"/>
                <wp:positionH relativeFrom="column">
                  <wp:posOffset>5666105</wp:posOffset>
                </wp:positionH>
                <wp:positionV relativeFrom="paragraph">
                  <wp:posOffset>4996180</wp:posOffset>
                </wp:positionV>
                <wp:extent cx="247650" cy="409575"/>
                <wp:effectExtent l="50800" t="12700" r="19050" b="22225"/>
                <wp:wrapNone/>
                <wp:docPr id="7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0" cy="409575"/>
                        </a:xfrm>
                        <a:prstGeom prst="downArrow">
                          <a:avLst>
                            <a:gd name="adj1" fmla="val 50000"/>
                            <a:gd name="adj2" fmla="val 41346"/>
                          </a:avLst>
                        </a:prstGeom>
                        <a:solidFill>
                          <a:srgbClr val="FFFFFF"/>
                        </a:solidFill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72741" id="AutoShape 44" o:spid="_x0000_s1026" type="#_x0000_t67" style="position:absolute;margin-left:446.15pt;margin-top:393.4pt;width:19.5pt;height:32.25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" strokeweight="1.01mm">
                <v:stroke joinstyle="round"/>
                <v:path arrowok="t"/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B377871" wp14:editId="5A1451C1">
                <wp:simplePos x="0" y="0"/>
                <wp:positionH relativeFrom="column">
                  <wp:posOffset>494030</wp:posOffset>
                </wp:positionH>
                <wp:positionV relativeFrom="paragraph">
                  <wp:posOffset>3081655</wp:posOffset>
                </wp:positionV>
                <wp:extent cx="247650" cy="409575"/>
                <wp:effectExtent l="50800" t="12700" r="19050" b="22225"/>
                <wp:wrapNone/>
                <wp:docPr id="73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0" cy="409575"/>
                        </a:xfrm>
                        <a:prstGeom prst="downArrow">
                          <a:avLst>
                            <a:gd name="adj1" fmla="val 50000"/>
                            <a:gd name="adj2" fmla="val 41346"/>
                          </a:avLst>
                        </a:prstGeom>
                        <a:solidFill>
                          <a:srgbClr val="FFFFFF"/>
                        </a:solidFill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CBA74" id="AutoShape 43" o:spid="_x0000_s1026" type="#_x0000_t67" style="position:absolute;margin-left:38.9pt;margin-top:242.65pt;width:19.5pt;height:32.25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" strokeweight="1.01mm">
                <v:stroke joinstyle="round"/>
                <v:path arrowok="t"/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891369F" wp14:editId="55E965F9">
                <wp:simplePos x="0" y="0"/>
                <wp:positionH relativeFrom="column">
                  <wp:posOffset>2560955</wp:posOffset>
                </wp:positionH>
                <wp:positionV relativeFrom="paragraph">
                  <wp:posOffset>1710055</wp:posOffset>
                </wp:positionV>
                <wp:extent cx="1219200" cy="1254760"/>
                <wp:effectExtent l="12700" t="12700" r="12700" b="15240"/>
                <wp:wrapNone/>
                <wp:docPr id="7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5D9A57" w14:textId="77777777" w:rsidR="00B967E4" w:rsidRDefault="00B967E4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  <w:t>I’m always late for school.</w:t>
                            </w:r>
                          </w:p>
                          <w:p w14:paraId="08F6C26B" w14:textId="77777777" w:rsidR="000D008D" w:rsidRDefault="003462EC" w:rsidP="00B967E4">
                            <w:pPr>
                              <w:jc w:val="center"/>
                            </w:pPr>
                            <w:r w:rsidRPr="00E1647C">
                              <w:rPr>
                                <w:b/>
                                <w:noProof/>
                                <w:szCs w:val="22"/>
                                <w:lang w:val="hu-HU"/>
                              </w:rPr>
                              <w:drawing>
                                <wp:inline distT="0" distB="0" distL="0" distR="0" wp14:anchorId="72A0966B" wp14:editId="15B76DE7">
                                  <wp:extent cx="833120" cy="891540"/>
                                  <wp:effectExtent l="0" t="0" r="0" b="0"/>
                                  <wp:docPr id="71" name="Picture 3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3120" cy="891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1369F" id="Text Box 42" o:spid="_x0000_s1042" type="#_x0000_t202" style="position:absolute;margin-left:201.65pt;margin-top:134.65pt;width:96pt;height:98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135D9A57" w14:textId="77777777" w:rsidR="00B967E4" w:rsidRDefault="00B967E4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  <w:t>I’m always late for school.</w:t>
                      </w:r>
                    </w:p>
                    <w:p w14:paraId="08F6C26B" w14:textId="77777777" w:rsidR="000D008D" w:rsidRDefault="003462EC" w:rsidP="00B967E4">
                      <w:pPr>
                        <w:jc w:val="center"/>
                      </w:pPr>
                      <w:r w:rsidRPr="00E1647C">
                        <w:rPr>
                          <w:b/>
                          <w:noProof/>
                          <w:szCs w:val="22"/>
                          <w:lang w:val="hu-HU"/>
                        </w:rPr>
                        <w:drawing>
                          <wp:inline distT="0" distB="0" distL="0" distR="0" wp14:anchorId="72A0966B" wp14:editId="15B76DE7">
                            <wp:extent cx="833120" cy="891540"/>
                            <wp:effectExtent l="0" t="0" r="0" b="0"/>
                            <wp:docPr id="71" name="Pictur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3120" cy="891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5F9F717" wp14:editId="1189344E">
                <wp:simplePos x="0" y="0"/>
                <wp:positionH relativeFrom="column">
                  <wp:posOffset>1275080</wp:posOffset>
                </wp:positionH>
                <wp:positionV relativeFrom="paragraph">
                  <wp:posOffset>1719580</wp:posOffset>
                </wp:positionV>
                <wp:extent cx="1219200" cy="1254760"/>
                <wp:effectExtent l="12700" t="12700" r="12700" b="15240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683D28" w14:textId="77777777" w:rsidR="00E7343D" w:rsidRDefault="00E7343D" w:rsidP="00E7343D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  <w:lang w:val="hu-HU"/>
                              </w:rPr>
                              <w:t>I have a terrible headache.</w:t>
                            </w:r>
                          </w:p>
                          <w:p w14:paraId="58FEE366" w14:textId="77777777" w:rsidR="00807CAA" w:rsidRPr="00807CAA" w:rsidRDefault="003462EC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E1647C">
                              <w:rPr>
                                <w:b/>
                                <w:noProof/>
                                <w:lang w:val="hu-HU"/>
                              </w:rPr>
                              <w:drawing>
                                <wp:inline distT="0" distB="0" distL="0" distR="0" wp14:anchorId="38FFE11A" wp14:editId="4B6B8666">
                                  <wp:extent cx="937260" cy="891540"/>
                                  <wp:effectExtent l="0" t="0" r="0" b="0"/>
                                  <wp:docPr id="69" name="Picture 3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7260" cy="891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669EEA" w14:textId="77777777" w:rsidR="000D008D" w:rsidRDefault="000D008D"/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9F717" id="Text Box 41" o:spid="_x0000_s1043" type="#_x0000_t202" style="position:absolute;margin-left:100.4pt;margin-top:135.4pt;width:96pt;height:98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" filled="f" strokeweight="1.01mm">
                <v:stroke joinstyle="round"/>
                <v:path arrowok="t"/>
                <v:textbox inset=".49mm,.49mm,.49mm,.49mm">
                  <w:txbxContent>
                    <w:p w14:paraId="2B683D28" w14:textId="77777777" w:rsidR="00E7343D" w:rsidRDefault="00E7343D" w:rsidP="00E7343D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  <w:lang w:val="hu-HU"/>
                        </w:rPr>
                        <w:t>I have a terrible headache.</w:t>
                      </w:r>
                    </w:p>
                    <w:p w14:paraId="58FEE366" w14:textId="77777777" w:rsidR="00807CAA" w:rsidRPr="00807CAA" w:rsidRDefault="003462EC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E1647C">
                        <w:rPr>
                          <w:b/>
                          <w:noProof/>
                          <w:lang w:val="hu-HU"/>
                        </w:rPr>
                        <w:drawing>
                          <wp:inline distT="0" distB="0" distL="0" distR="0" wp14:anchorId="38FFE11A" wp14:editId="4B6B8666">
                            <wp:extent cx="937260" cy="891540"/>
                            <wp:effectExtent l="0" t="0" r="0" b="0"/>
                            <wp:docPr id="69" name="Picture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7260" cy="891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669EEA" w14:textId="77777777" w:rsidR="000D008D" w:rsidRDefault="000D008D"/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7A84D0E" wp14:editId="6EA0FF2E">
                <wp:simplePos x="0" y="0"/>
                <wp:positionH relativeFrom="column">
                  <wp:posOffset>-10795</wp:posOffset>
                </wp:positionH>
                <wp:positionV relativeFrom="paragraph">
                  <wp:posOffset>1719580</wp:posOffset>
                </wp:positionV>
                <wp:extent cx="1219200" cy="1254760"/>
                <wp:effectExtent l="12700" t="12700" r="12700" b="15240"/>
                <wp:wrapNone/>
                <wp:docPr id="6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4A295A" w14:textId="77777777" w:rsidR="00C47336" w:rsidRDefault="00B967E4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B967E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 always forget everything.</w:t>
                            </w:r>
                          </w:p>
                          <w:p w14:paraId="4A2122A8" w14:textId="77777777" w:rsidR="00B967E4" w:rsidRPr="00B967E4" w:rsidRDefault="003462EC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B967E4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770FDCBB" wp14:editId="3693DE6E">
                                  <wp:extent cx="868045" cy="856615"/>
                                  <wp:effectExtent l="0" t="0" r="0" b="0"/>
                                  <wp:docPr id="67" name="Picture 3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8045" cy="8566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84D0E" id="Text Box 40" o:spid="_x0000_s1044" type="#_x0000_t202" style="position:absolute;margin-left:-.85pt;margin-top:135.4pt;width:96pt;height:98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3A4A295A" w14:textId="77777777" w:rsidR="00C47336" w:rsidRDefault="00B967E4" w:rsidP="00B967E4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B967E4"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 always forget everything.</w:t>
                      </w:r>
                    </w:p>
                    <w:p w14:paraId="4A2122A8" w14:textId="77777777" w:rsidR="00B967E4" w:rsidRPr="00B967E4" w:rsidRDefault="003462EC" w:rsidP="00B967E4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 w:rsidRPr="00B967E4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770FDCBB" wp14:editId="3693DE6E">
                            <wp:extent cx="868045" cy="856615"/>
                            <wp:effectExtent l="0" t="0" r="0" b="0"/>
                            <wp:docPr id="67" name="Picture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8045" cy="85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16A7389" wp14:editId="5BDF10EE">
                <wp:simplePos x="0" y="0"/>
                <wp:positionH relativeFrom="column">
                  <wp:posOffset>5580380</wp:posOffset>
                </wp:positionH>
                <wp:positionV relativeFrom="paragraph">
                  <wp:posOffset>1195705</wp:posOffset>
                </wp:positionV>
                <wp:extent cx="247650" cy="409575"/>
                <wp:effectExtent l="50800" t="12700" r="19050" b="22225"/>
                <wp:wrapNone/>
                <wp:docPr id="6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0" cy="409575"/>
                        </a:xfrm>
                        <a:prstGeom prst="downArrow">
                          <a:avLst>
                            <a:gd name="adj1" fmla="val 50000"/>
                            <a:gd name="adj2" fmla="val 41346"/>
                          </a:avLst>
                        </a:prstGeom>
                        <a:solidFill>
                          <a:srgbClr val="FFFFFF"/>
                        </a:solidFill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85C6A" id="AutoShape 39" o:spid="_x0000_s1026" type="#_x0000_t67" style="position:absolute;margin-left:439.4pt;margin-top:94.15pt;width:19.5pt;height:32.25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" strokeweight="1.01mm">
                <v:stroke joinstyle="round"/>
                <v:path arrowok="t"/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7996337" wp14:editId="727FE5E8">
                <wp:simplePos x="0" y="0"/>
                <wp:positionH relativeFrom="column">
                  <wp:posOffset>5132705</wp:posOffset>
                </wp:positionH>
                <wp:positionV relativeFrom="paragraph">
                  <wp:posOffset>-166370</wp:posOffset>
                </wp:positionV>
                <wp:extent cx="1219200" cy="1254760"/>
                <wp:effectExtent l="12700" t="12700" r="12700" b="15240"/>
                <wp:wrapNone/>
                <wp:docPr id="6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C61CBE" w14:textId="77777777" w:rsidR="00C47336" w:rsidRPr="00D11D6C" w:rsidRDefault="00D11D6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D11D6C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It’s your turn again.</w:t>
                            </w:r>
                          </w:p>
                          <w:p w14:paraId="76496A08" w14:textId="77777777" w:rsidR="00441138" w:rsidRPr="00D11D6C" w:rsidRDefault="0044113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97599E8" w14:textId="77777777" w:rsidR="00C47336" w:rsidRPr="00D11D6C" w:rsidRDefault="00C47336" w:rsidP="000F1202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96337" id="Text Box 38" o:spid="_x0000_s1045" type="#_x0000_t202" style="position:absolute;margin-left:404.15pt;margin-top:-13.1pt;width:96pt;height:98.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" filled="f" strokeweight="1.01mm">
                <v:stroke joinstyle="round"/>
                <v:path arrowok="t"/>
                <v:textbox inset=".49mm,.49mm,.49mm,.49mm">
                  <w:txbxContent>
                    <w:p w14:paraId="27C61CBE" w14:textId="77777777" w:rsidR="00C47336" w:rsidRPr="00D11D6C" w:rsidRDefault="00D11D6C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 w:rsidRPr="00D11D6C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It’s your turn again.</w:t>
                      </w:r>
                    </w:p>
                    <w:p w14:paraId="76496A08" w14:textId="77777777" w:rsidR="00441138" w:rsidRPr="00D11D6C" w:rsidRDefault="0044113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97599E8" w14:textId="77777777" w:rsidR="00C47336" w:rsidRPr="00D11D6C" w:rsidRDefault="00C47336" w:rsidP="000F1202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2FA3E693" wp14:editId="3DD16174">
                <wp:simplePos x="0" y="0"/>
                <wp:positionH relativeFrom="column">
                  <wp:posOffset>3846830</wp:posOffset>
                </wp:positionH>
                <wp:positionV relativeFrom="paragraph">
                  <wp:posOffset>-166370</wp:posOffset>
                </wp:positionV>
                <wp:extent cx="1219200" cy="1254760"/>
                <wp:effectExtent l="12700" t="12700" r="12700" b="15240"/>
                <wp:wrapNone/>
                <wp:docPr id="6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01459F" w14:textId="77777777" w:rsidR="00B967E4" w:rsidRDefault="00B967E4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I have a bad cold.</w:t>
                            </w:r>
                          </w:p>
                          <w:p w14:paraId="13D8CB6B" w14:textId="77777777" w:rsidR="00B967E4" w:rsidRPr="000F1202" w:rsidRDefault="003462EC" w:rsidP="00B967E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 w:rsidRPr="00B967E4">
                              <w:rPr>
                                <w:rFonts w:ascii="Comic Sans MS" w:hAnsi="Comic Sans MS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61C8FC66" wp14:editId="7687B81B">
                                  <wp:extent cx="1042035" cy="949325"/>
                                  <wp:effectExtent l="0" t="0" r="0" b="0"/>
                                  <wp:docPr id="63" name="Picture 3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2035" cy="949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007580" w14:textId="77777777" w:rsidR="00B967E4" w:rsidRDefault="00B967E4" w:rsidP="00B967E4">
                            <w:pPr>
                              <w:jc w:val="center"/>
                            </w:pPr>
                          </w:p>
                          <w:p w14:paraId="4FA8A117" w14:textId="77777777" w:rsidR="00E1647C" w:rsidRPr="00B967E4" w:rsidRDefault="00E1647C" w:rsidP="00B967E4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3E693" id="Text Box 37" o:spid="_x0000_s1046" type="#_x0000_t202" style="position:absolute;margin-left:302.9pt;margin-top:-13.1pt;width:96pt;height:98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6801459F" w14:textId="77777777" w:rsidR="00B967E4" w:rsidRDefault="00B967E4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6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I have a bad cold.</w:t>
                      </w:r>
                    </w:p>
                    <w:p w14:paraId="13D8CB6B" w14:textId="77777777" w:rsidR="00B967E4" w:rsidRPr="000F1202" w:rsidRDefault="003462EC" w:rsidP="00B967E4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B967E4">
                        <w:rPr>
                          <w:rFonts w:ascii="Comic Sans MS" w:hAnsi="Comic Sans MS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61C8FC66" wp14:editId="7687B81B">
                            <wp:extent cx="1042035" cy="949325"/>
                            <wp:effectExtent l="0" t="0" r="0" b="0"/>
                            <wp:docPr id="63" name="Picture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2035" cy="949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007580" w14:textId="77777777" w:rsidR="00B967E4" w:rsidRDefault="00B967E4" w:rsidP="00B967E4">
                      <w:pPr>
                        <w:jc w:val="center"/>
                      </w:pPr>
                    </w:p>
                    <w:p w14:paraId="4FA8A117" w14:textId="77777777" w:rsidR="00E1647C" w:rsidRPr="00B967E4" w:rsidRDefault="00E1647C" w:rsidP="00B967E4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49486FE" wp14:editId="710B8EAB">
                <wp:simplePos x="0" y="0"/>
                <wp:positionH relativeFrom="column">
                  <wp:posOffset>2551430</wp:posOffset>
                </wp:positionH>
                <wp:positionV relativeFrom="paragraph">
                  <wp:posOffset>-166370</wp:posOffset>
                </wp:positionV>
                <wp:extent cx="1219200" cy="1254760"/>
                <wp:effectExtent l="12700" t="12700" r="12700" b="15240"/>
                <wp:wrapNone/>
                <wp:docPr id="6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A7BC87" w14:textId="77777777" w:rsidR="00E7343D" w:rsidRDefault="00E7343D" w:rsidP="00E734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hu-HU"/>
                              </w:rPr>
                              <w:t>I’m thirsty.</w:t>
                            </w:r>
                          </w:p>
                          <w:p w14:paraId="6BF83293" w14:textId="77777777" w:rsidR="00E1647C" w:rsidRPr="00BD44CF" w:rsidRDefault="003462EC" w:rsidP="00BD44CF">
                            <w:pPr>
                              <w:jc w:val="center"/>
                              <w:rPr>
                                <w:b/>
                                <w:lang w:val="hu-HU"/>
                              </w:rPr>
                            </w:pPr>
                            <w:r w:rsidRPr="001E48EF">
                              <w:rPr>
                                <w:rFonts w:ascii="Comic Sans MS" w:hAnsi="Comic Sans MS"/>
                                <w:b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4FAEE8F5" wp14:editId="042BD04E">
                                  <wp:extent cx="879475" cy="879475"/>
                                  <wp:effectExtent l="0" t="0" r="0" b="0"/>
                                  <wp:docPr id="61" name="Picture 3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475" cy="879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486FE" id="Text Box 36" o:spid="_x0000_s1047" type="#_x0000_t202" style="position:absolute;margin-left:200.9pt;margin-top:-13.1pt;width:96pt;height:98.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" filled="f" strokeweight="1.01mm">
                <v:stroke joinstyle="round"/>
                <v:path arrowok="t"/>
                <v:textbox inset=".49mm,.49mm,.49mm,.49mm">
                  <w:txbxContent>
                    <w:p w14:paraId="06A7BC87" w14:textId="77777777" w:rsidR="00E7343D" w:rsidRDefault="00E7343D" w:rsidP="00E7343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hu-HU"/>
                        </w:rPr>
                        <w:t>I’m thirsty.</w:t>
                      </w:r>
                    </w:p>
                    <w:p w14:paraId="6BF83293" w14:textId="77777777" w:rsidR="00E1647C" w:rsidRPr="00BD44CF" w:rsidRDefault="003462EC" w:rsidP="00BD44CF">
                      <w:pPr>
                        <w:jc w:val="center"/>
                        <w:rPr>
                          <w:b/>
                          <w:lang w:val="hu-HU"/>
                        </w:rPr>
                      </w:pPr>
                      <w:r w:rsidRPr="001E48EF">
                        <w:rPr>
                          <w:rFonts w:ascii="Comic Sans MS" w:hAnsi="Comic Sans MS"/>
                          <w:b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4FAEE8F5" wp14:editId="042BD04E">
                            <wp:extent cx="879475" cy="879475"/>
                            <wp:effectExtent l="0" t="0" r="0" b="0"/>
                            <wp:docPr id="61" name="Picture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475" cy="879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36D3280" wp14:editId="6F37466B">
                <wp:simplePos x="0" y="0"/>
                <wp:positionH relativeFrom="column">
                  <wp:posOffset>1265555</wp:posOffset>
                </wp:positionH>
                <wp:positionV relativeFrom="paragraph">
                  <wp:posOffset>-156845</wp:posOffset>
                </wp:positionV>
                <wp:extent cx="1219200" cy="1254760"/>
                <wp:effectExtent l="12700" t="12700" r="12700" b="15240"/>
                <wp:wrapNone/>
                <wp:docPr id="6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01D7E3" w14:textId="77777777" w:rsidR="00B967E4" w:rsidRDefault="00B967E4" w:rsidP="00B967E4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I’m hungry.</w:t>
                            </w:r>
                          </w:p>
                          <w:p w14:paraId="79C412B4" w14:textId="77777777" w:rsidR="00B967E4" w:rsidRDefault="003462EC" w:rsidP="00B967E4">
                            <w:pPr>
                              <w:jc w:val="center"/>
                            </w:pPr>
                            <w:r w:rsidRPr="00B967E4">
                              <w:rPr>
                                <w:noProof/>
                              </w:rPr>
                              <w:drawing>
                                <wp:inline distT="0" distB="0" distL="0" distR="0" wp14:anchorId="1FE2F6E3" wp14:editId="61261EEE">
                                  <wp:extent cx="983615" cy="1029970"/>
                                  <wp:effectExtent l="0" t="0" r="0" b="0"/>
                                  <wp:docPr id="59" name="Picture 4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3615" cy="10299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0E6B50" w14:textId="77777777" w:rsidR="000D008D" w:rsidRDefault="000D008D" w:rsidP="00D11D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D3280" id="Text Box 35" o:spid="_x0000_s1048" type="#_x0000_t202" style="position:absolute;margin-left:99.65pt;margin-top:-12.35pt;width:96pt;height:98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" filled="f" strokeweight="1.01mm">
                <v:stroke joinstyle="round"/>
                <v:path arrowok="t"/>
                <v:textbox inset=".49mm,.49mm,.49mm,.49mm">
                  <w:txbxContent>
                    <w:p w14:paraId="7801D7E3" w14:textId="77777777" w:rsidR="00B967E4" w:rsidRDefault="00B967E4" w:rsidP="00B967E4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I’m hungry.</w:t>
                      </w:r>
                    </w:p>
                    <w:p w14:paraId="79C412B4" w14:textId="77777777" w:rsidR="00B967E4" w:rsidRDefault="003462EC" w:rsidP="00B967E4">
                      <w:pPr>
                        <w:jc w:val="center"/>
                      </w:pPr>
                      <w:r w:rsidRPr="00B967E4">
                        <w:rPr>
                          <w:noProof/>
                        </w:rPr>
                        <w:drawing>
                          <wp:inline distT="0" distB="0" distL="0" distR="0" wp14:anchorId="1FE2F6E3" wp14:editId="61261EEE">
                            <wp:extent cx="983615" cy="1029970"/>
                            <wp:effectExtent l="0" t="0" r="0" b="0"/>
                            <wp:docPr id="59" name="Picture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3615" cy="10299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0E6B50" w14:textId="77777777" w:rsidR="000D008D" w:rsidRDefault="000D008D" w:rsidP="00D11D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DC3621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695629E" wp14:editId="1BF52908">
                <wp:simplePos x="0" y="0"/>
                <wp:positionH relativeFrom="column">
                  <wp:posOffset>-20320</wp:posOffset>
                </wp:positionH>
                <wp:positionV relativeFrom="paragraph">
                  <wp:posOffset>-156845</wp:posOffset>
                </wp:positionV>
                <wp:extent cx="1219200" cy="1254760"/>
                <wp:effectExtent l="12700" t="12700" r="12700" b="15240"/>
                <wp:wrapNone/>
                <wp:docPr id="5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FADF297" w14:textId="77777777" w:rsidR="00C47336" w:rsidRPr="000F1202" w:rsidRDefault="00C4733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0F1202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START</w:t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5629E" id="Text Box 34" o:spid="_x0000_s1049" type="#_x0000_t202" style="position:absolute;margin-left:-1.6pt;margin-top:-12.35pt;width:96pt;height:98.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" filled="f" strokeweight="1.01mm">
                <v:stroke joinstyle="round"/>
                <v:path arrowok="t"/>
                <v:textbox inset=".49mm,.49mm,.49mm,.49mm">
                  <w:txbxContent>
                    <w:p w14:paraId="2FADF297" w14:textId="77777777" w:rsidR="00C47336" w:rsidRPr="000F1202" w:rsidRDefault="00C47336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0F1202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6DAC4DFB" w14:textId="77777777" w:rsidR="001E48EF" w:rsidRPr="001E48EF" w:rsidRDefault="001E48EF" w:rsidP="001E48EF">
      <w:pPr>
        <w:rPr>
          <w:sz w:val="16"/>
          <w:szCs w:val="16"/>
        </w:rPr>
      </w:pPr>
    </w:p>
    <w:p w14:paraId="063884B5" w14:textId="77777777" w:rsidR="001E48EF" w:rsidRPr="001E48EF" w:rsidRDefault="001E48EF" w:rsidP="001E48EF">
      <w:pPr>
        <w:rPr>
          <w:sz w:val="16"/>
          <w:szCs w:val="16"/>
        </w:rPr>
      </w:pPr>
    </w:p>
    <w:p w14:paraId="4147C43C" w14:textId="77777777" w:rsidR="001E48EF" w:rsidRPr="001E48EF" w:rsidRDefault="001E48EF" w:rsidP="001E48EF">
      <w:pPr>
        <w:rPr>
          <w:sz w:val="16"/>
          <w:szCs w:val="16"/>
        </w:rPr>
      </w:pPr>
    </w:p>
    <w:p w14:paraId="793FF946" w14:textId="77777777" w:rsidR="001E48EF" w:rsidRPr="001E48EF" w:rsidRDefault="001E48EF" w:rsidP="001E48EF">
      <w:pPr>
        <w:rPr>
          <w:sz w:val="16"/>
          <w:szCs w:val="16"/>
        </w:rPr>
      </w:pPr>
    </w:p>
    <w:p w14:paraId="264AFD93" w14:textId="77777777" w:rsidR="001E48EF" w:rsidRPr="001E48EF" w:rsidRDefault="001E48EF" w:rsidP="001E48EF">
      <w:pPr>
        <w:rPr>
          <w:sz w:val="16"/>
          <w:szCs w:val="16"/>
        </w:rPr>
      </w:pPr>
    </w:p>
    <w:p w14:paraId="25EEAFB8" w14:textId="77777777" w:rsidR="001E48EF" w:rsidRPr="001E48EF" w:rsidRDefault="001E48EF" w:rsidP="001E48EF">
      <w:pPr>
        <w:rPr>
          <w:sz w:val="16"/>
          <w:szCs w:val="16"/>
        </w:rPr>
      </w:pPr>
    </w:p>
    <w:p w14:paraId="50D7EBFA" w14:textId="77777777" w:rsidR="001E48EF" w:rsidRPr="001E48EF" w:rsidRDefault="001E48EF" w:rsidP="001E48EF">
      <w:pPr>
        <w:rPr>
          <w:sz w:val="16"/>
          <w:szCs w:val="16"/>
        </w:rPr>
      </w:pPr>
    </w:p>
    <w:p w14:paraId="0684B043" w14:textId="77777777" w:rsidR="001E48EF" w:rsidRPr="001E48EF" w:rsidRDefault="001E48EF" w:rsidP="001E48EF">
      <w:pPr>
        <w:rPr>
          <w:sz w:val="16"/>
          <w:szCs w:val="16"/>
        </w:rPr>
      </w:pPr>
    </w:p>
    <w:p w14:paraId="2B6AB709" w14:textId="77777777" w:rsidR="001E48EF" w:rsidRPr="001E48EF" w:rsidRDefault="001E48EF" w:rsidP="001E48EF">
      <w:pPr>
        <w:rPr>
          <w:sz w:val="16"/>
          <w:szCs w:val="16"/>
        </w:rPr>
      </w:pPr>
    </w:p>
    <w:p w14:paraId="37FC8CB1" w14:textId="77777777" w:rsidR="001E48EF" w:rsidRPr="001E48EF" w:rsidRDefault="001E48EF" w:rsidP="001E48EF">
      <w:pPr>
        <w:rPr>
          <w:sz w:val="16"/>
          <w:szCs w:val="16"/>
        </w:rPr>
      </w:pPr>
    </w:p>
    <w:p w14:paraId="6EAE3385" w14:textId="77777777" w:rsidR="001E48EF" w:rsidRPr="001E48EF" w:rsidRDefault="001E48EF" w:rsidP="001E48EF">
      <w:pPr>
        <w:rPr>
          <w:sz w:val="16"/>
          <w:szCs w:val="16"/>
        </w:rPr>
      </w:pPr>
    </w:p>
    <w:p w14:paraId="2BFB71A0" w14:textId="77777777" w:rsidR="001E48EF" w:rsidRDefault="001E48EF" w:rsidP="001E48EF">
      <w:pPr>
        <w:rPr>
          <w:sz w:val="16"/>
          <w:szCs w:val="16"/>
        </w:rPr>
      </w:pPr>
    </w:p>
    <w:p w14:paraId="6842C7C9" w14:textId="77777777" w:rsidR="001E48EF" w:rsidRPr="001E48EF" w:rsidRDefault="001E48EF" w:rsidP="001E48EF">
      <w:pPr>
        <w:rPr>
          <w:sz w:val="16"/>
          <w:szCs w:val="16"/>
        </w:rPr>
      </w:pPr>
    </w:p>
    <w:p w14:paraId="64F760DB" w14:textId="77777777" w:rsidR="001E48EF" w:rsidRDefault="003462EC" w:rsidP="001E48EF">
      <w:pPr>
        <w:rPr>
          <w:sz w:val="16"/>
          <w:szCs w:val="16"/>
        </w:rPr>
      </w:pPr>
      <w:r>
        <w:rPr>
          <w:noProof/>
          <w:sz w:val="16"/>
          <w:szCs w:val="16"/>
          <w:lang w:val="hu-HU" w:eastAsia="hu-HU" w:bidi="ar-SA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733E562" wp14:editId="0CF3B367">
                <wp:simplePos x="0" y="0"/>
                <wp:positionH relativeFrom="column">
                  <wp:posOffset>3846830</wp:posOffset>
                </wp:positionH>
                <wp:positionV relativeFrom="paragraph">
                  <wp:posOffset>74295</wp:posOffset>
                </wp:positionV>
                <wp:extent cx="1219200" cy="1254760"/>
                <wp:effectExtent l="12700" t="12700" r="12700" b="15240"/>
                <wp:wrapNone/>
                <wp:docPr id="5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19200" cy="125476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220C55" w14:textId="77777777" w:rsidR="001E48EF" w:rsidRDefault="001E48EF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1E48EF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  <w:lang w:val="hu-HU"/>
                              </w:rPr>
                              <w:t>I’d like to lose some weight.</w:t>
                            </w:r>
                          </w:p>
                          <w:p w14:paraId="0F3FE29D" w14:textId="77777777" w:rsidR="001E48EF" w:rsidRPr="001E48EF" w:rsidRDefault="003462EC" w:rsidP="001E48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  <w:lang w:val="hu-HU"/>
                              </w:rPr>
                            </w:pPr>
                            <w:r w:rsidRPr="001E48EF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sz w:val="18"/>
                                <w:szCs w:val="18"/>
                                <w:lang w:val="hu-HU"/>
                              </w:rPr>
                              <w:drawing>
                                <wp:inline distT="0" distB="0" distL="0" distR="0" wp14:anchorId="0E7D80B5" wp14:editId="7FBF56F9">
                                  <wp:extent cx="856615" cy="902970"/>
                                  <wp:effectExtent l="0" t="0" r="0" b="0"/>
                                  <wp:docPr id="56" name="Picture 3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6615" cy="9029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7640" tIns="17640" rIns="17640" bIns="176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3E562" id="Text Box 33" o:spid="_x0000_s1050" type="#_x0000_t202" style="position:absolute;margin-left:302.9pt;margin-top:5.85pt;width:96pt;height:98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" filled="f" strokeweight="1.01mm">
                <v:stroke joinstyle="round"/>
                <v:path arrowok="t"/>
                <v:textbox inset=".49mm,.49mm,.49mm,.49mm">
                  <w:txbxContent>
                    <w:p w14:paraId="22220C55" w14:textId="77777777" w:rsidR="001E48EF" w:rsidRDefault="001E48EF" w:rsidP="001E48EF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  <w:lang w:val="hu-HU"/>
                        </w:rPr>
                      </w:pPr>
                      <w:r w:rsidRPr="001E48EF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  <w:lang w:val="hu-HU"/>
                        </w:rPr>
                        <w:t>I’d like to lose some weight.</w:t>
                      </w:r>
                    </w:p>
                    <w:p w14:paraId="0F3FE29D" w14:textId="77777777" w:rsidR="001E48EF" w:rsidRPr="001E48EF" w:rsidRDefault="003462EC" w:rsidP="001E48EF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  <w:lang w:val="hu-HU"/>
                        </w:rPr>
                      </w:pPr>
                      <w:r w:rsidRPr="001E48EF">
                        <w:rPr>
                          <w:rFonts w:ascii="Comic Sans MS" w:hAnsi="Comic Sans MS"/>
                          <w:b/>
                          <w:bCs/>
                          <w:noProof/>
                          <w:sz w:val="18"/>
                          <w:szCs w:val="18"/>
                          <w:lang w:val="hu-HU"/>
                        </w:rPr>
                        <w:drawing>
                          <wp:inline distT="0" distB="0" distL="0" distR="0" wp14:anchorId="0E7D80B5" wp14:editId="7FBF56F9">
                            <wp:extent cx="856615" cy="902970"/>
                            <wp:effectExtent l="0" t="0" r="0" b="0"/>
                            <wp:docPr id="56" name="Picture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6615" cy="9029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4B8E8C" w14:textId="77777777" w:rsidR="00C47336" w:rsidRPr="001E48EF" w:rsidRDefault="001E48EF" w:rsidP="001E48EF">
      <w:pPr>
        <w:tabs>
          <w:tab w:val="left" w:pos="601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C47336" w:rsidRPr="001E48E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2644E" w14:textId="77777777" w:rsidR="00451D1B" w:rsidRDefault="00451D1B" w:rsidP="003462EC">
      <w:r>
        <w:separator/>
      </w:r>
    </w:p>
  </w:endnote>
  <w:endnote w:type="continuationSeparator" w:id="0">
    <w:p w14:paraId="68D99024" w14:textId="77777777" w:rsidR="00451D1B" w:rsidRDefault="00451D1B" w:rsidP="0034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837C7" w14:textId="77777777" w:rsidR="003462EC" w:rsidRDefault="003462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056D6" w14:textId="77777777" w:rsidR="003462EC" w:rsidRDefault="003462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7FEDE" w14:textId="77777777" w:rsidR="003462EC" w:rsidRDefault="00346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61EE0" w14:textId="77777777" w:rsidR="00451D1B" w:rsidRDefault="00451D1B" w:rsidP="003462EC">
      <w:r>
        <w:separator/>
      </w:r>
    </w:p>
  </w:footnote>
  <w:footnote w:type="continuationSeparator" w:id="0">
    <w:p w14:paraId="41B5B4D3" w14:textId="77777777" w:rsidR="00451D1B" w:rsidRDefault="00451D1B" w:rsidP="0034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A7186" w14:textId="77777777" w:rsidR="003462EC" w:rsidRDefault="00346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3A54F" w14:textId="77777777" w:rsidR="003462EC" w:rsidRDefault="003462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CAC6C" w14:textId="77777777" w:rsidR="003462EC" w:rsidRDefault="003462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bordersDoNotSurroundHeader/>
  <w:bordersDoNotSurroundFooter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D1B"/>
    <w:rsid w:val="000B54F6"/>
    <w:rsid w:val="000D008D"/>
    <w:rsid w:val="000F1202"/>
    <w:rsid w:val="00192F33"/>
    <w:rsid w:val="001D7F5D"/>
    <w:rsid w:val="001E48EF"/>
    <w:rsid w:val="003462EC"/>
    <w:rsid w:val="00390F3F"/>
    <w:rsid w:val="004216A6"/>
    <w:rsid w:val="00441138"/>
    <w:rsid w:val="00451D1B"/>
    <w:rsid w:val="005B2BB6"/>
    <w:rsid w:val="00716699"/>
    <w:rsid w:val="00807CAA"/>
    <w:rsid w:val="00824CAB"/>
    <w:rsid w:val="008F0456"/>
    <w:rsid w:val="00963333"/>
    <w:rsid w:val="00B967E4"/>
    <w:rsid w:val="00BD44CF"/>
    <w:rsid w:val="00C47336"/>
    <w:rsid w:val="00CC24DA"/>
    <w:rsid w:val="00D11D6C"/>
    <w:rsid w:val="00DC3621"/>
    <w:rsid w:val="00E1647C"/>
    <w:rsid w:val="00E7343D"/>
    <w:rsid w:val="00EA7DC4"/>
    <w:rsid w:val="00F9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D4523BC"/>
  <w15:chartTrackingRefBased/>
  <w15:docId w15:val="{F5D2DBD2-A5EA-5F44-9592-14FE302D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MS PMincho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table" w:styleId="TableGrid">
    <w:name w:val="Table Grid"/>
    <w:basedOn w:val="TableNormal"/>
    <w:uiPriority w:val="59"/>
    <w:rsid w:val="000F120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441138"/>
    <w:pPr>
      <w:spacing w:after="120"/>
    </w:pPr>
    <w:rPr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41138"/>
    <w:rPr>
      <w:rFonts w:eastAsia="MS PMincho" w:cs="Mangal"/>
      <w:kern w:val="1"/>
      <w:sz w:val="16"/>
      <w:szCs w:val="14"/>
      <w:lang w:val="en-US" w:eastAsia="hi-IN" w:bidi="hi-IN"/>
    </w:rPr>
  </w:style>
  <w:style w:type="paragraph" w:styleId="Header">
    <w:name w:val="header"/>
    <w:basedOn w:val="Normal"/>
    <w:link w:val="HeaderChar"/>
    <w:uiPriority w:val="99"/>
    <w:unhideWhenUsed/>
    <w:rsid w:val="003462EC"/>
    <w:pPr>
      <w:tabs>
        <w:tab w:val="center" w:pos="4680"/>
        <w:tab w:val="right" w:pos="9360"/>
      </w:tabs>
      <w:snapToGrid w:val="0"/>
    </w:pPr>
    <w:rPr>
      <w:sz w:val="20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462EC"/>
    <w:rPr>
      <w:rFonts w:eastAsia="MS PMincho" w:cs="Mangal"/>
      <w:kern w:val="1"/>
      <w:szCs w:val="18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3462EC"/>
    <w:pPr>
      <w:tabs>
        <w:tab w:val="center" w:pos="4680"/>
        <w:tab w:val="right" w:pos="9360"/>
      </w:tabs>
      <w:snapToGrid w:val="0"/>
    </w:pPr>
    <w:rPr>
      <w:sz w:val="2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462EC"/>
    <w:rPr>
      <w:rFonts w:eastAsia="MS PMincho" w:cs="Mangal"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0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oris/OneDrive/Documents/2020&#21697;&#24503;&#25945;&#32946;&#32362;&#26412;/&#65319;4-3/giving-advice-boardgame-boardgames-classroom-posters-fun-activities-games-_823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giving-advice-boardgame-boardgames-classroom-posters-fun-activities-games-_82301.dotx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Doris Watson</cp:lastModifiedBy>
  <cp:revision>1</cp:revision>
  <cp:lastPrinted>1899-12-31T16:00:00Z</cp:lastPrinted>
  <dcterms:created xsi:type="dcterms:W3CDTF">2021-04-12T13:55:00Z</dcterms:created>
  <dcterms:modified xsi:type="dcterms:W3CDTF">2021-04-12T13:56:00Z</dcterms:modified>
</cp:coreProperties>
</file>